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20B36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BASYNGS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4794E55E" w14:textId="77777777" w:rsidR="001F7934" w:rsidRPr="008C2682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Sheriff of Rutland.</w:t>
      </w:r>
    </w:p>
    <w:p w14:paraId="36301D51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EE181EB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C41F7E0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this who were commissioned to urgently raise loans to the King from the richest and most sufficient of the lay persons of Rutland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against the rebels in Wales and for the army going to Aquitaine.</w:t>
      </w:r>
    </w:p>
    <w:p w14:paraId="69CF2E9B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p.319)</w:t>
      </w:r>
    </w:p>
    <w:p w14:paraId="4C3BCF2B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D877CD0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1CC0962" w14:textId="77777777" w:rsidR="001F7934" w:rsidRDefault="001F7934" w:rsidP="001F79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31FF12F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D631" w14:textId="77777777" w:rsidR="001F7934" w:rsidRDefault="001F7934" w:rsidP="009139A6">
      <w:r>
        <w:separator/>
      </w:r>
    </w:p>
  </w:endnote>
  <w:endnote w:type="continuationSeparator" w:id="0">
    <w:p w14:paraId="46FE0485" w14:textId="77777777" w:rsidR="001F7934" w:rsidRDefault="001F79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A3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235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55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BA" w14:textId="77777777" w:rsidR="001F7934" w:rsidRDefault="001F7934" w:rsidP="009139A6">
      <w:r>
        <w:separator/>
      </w:r>
    </w:p>
  </w:footnote>
  <w:footnote w:type="continuationSeparator" w:id="0">
    <w:p w14:paraId="19F87528" w14:textId="77777777" w:rsidR="001F7934" w:rsidRDefault="001F79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5A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0CA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7DB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34"/>
    <w:rsid w:val="000666E0"/>
    <w:rsid w:val="001F793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ED34D"/>
  <w15:chartTrackingRefBased/>
  <w15:docId w15:val="{E6F3CB53-9DB2-45B9-8D10-228750CE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2021-08-13T07:41:00Z</dcterms:created>
  <dcterms:modified xsi:type="dcterms:W3CDTF">2021-08-13T07:41:00Z</dcterms:modified>
</cp:coreProperties>
</file>